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3AAAAA" w14:textId="77777777" w:rsidR="00A378CF" w:rsidRDefault="00A378CF" w:rsidP="00A378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BOTRELL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0AB23957" w14:textId="77777777" w:rsidR="00A378CF" w:rsidRDefault="00A378CF" w:rsidP="00A378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Burford. Bailiff.</w:t>
      </w:r>
    </w:p>
    <w:p w14:paraId="724E8290" w14:textId="77777777" w:rsidR="00A378CF" w:rsidRDefault="00A378CF" w:rsidP="00A378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F3C4D9" w14:textId="77777777" w:rsidR="00A378CF" w:rsidRDefault="00A378CF" w:rsidP="00A378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D3A075" w14:textId="77777777" w:rsidR="00A378CF" w:rsidRDefault="00A378CF" w:rsidP="00A378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Oct.1477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William Brampton of Burford,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14:paraId="33BF8A5D" w14:textId="77777777" w:rsidR="00A378CF" w:rsidRDefault="00A378CF" w:rsidP="00A378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his brother, Thomas, chaplain(q.v.), released and quitclaimed all </w:t>
      </w:r>
      <w:proofErr w:type="gramStart"/>
      <w:r>
        <w:rPr>
          <w:rFonts w:ascii="Times New Roman" w:hAnsi="Times New Roman" w:cs="Times New Roman"/>
          <w:sz w:val="24"/>
          <w:szCs w:val="24"/>
        </w:rPr>
        <w:t>their</w:t>
      </w:r>
      <w:proofErr w:type="gramEnd"/>
    </w:p>
    <w:p w14:paraId="562BCDCD" w14:textId="77777777" w:rsidR="00A378CF" w:rsidRDefault="00A378CF" w:rsidP="00A378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rights in a messuage in Burford High Street to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Bysshop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</w:p>
    <w:p w14:paraId="69831E44" w14:textId="77777777" w:rsidR="00A378CF" w:rsidRDefault="00A378CF" w:rsidP="00A378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Burford(q.v.).   (C.C.R 1476-85 p.77)</w:t>
      </w:r>
    </w:p>
    <w:p w14:paraId="662D0D03" w14:textId="77777777" w:rsidR="00A378CF" w:rsidRDefault="00A378CF" w:rsidP="00A378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592506" w14:textId="77777777" w:rsidR="00A378CF" w:rsidRDefault="00A378CF" w:rsidP="00A378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EE3777" w14:textId="77777777" w:rsidR="00A378CF" w:rsidRDefault="00A378CF" w:rsidP="00A378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March 2021</w:t>
      </w:r>
    </w:p>
    <w:p w14:paraId="7CA1955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A780A4" w14:textId="77777777" w:rsidR="00A378CF" w:rsidRDefault="00A378CF" w:rsidP="009139A6">
      <w:r>
        <w:separator/>
      </w:r>
    </w:p>
  </w:endnote>
  <w:endnote w:type="continuationSeparator" w:id="0">
    <w:p w14:paraId="1A129423" w14:textId="77777777" w:rsidR="00A378CF" w:rsidRDefault="00A378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3533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EA8C6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4E2D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EAE100" w14:textId="77777777" w:rsidR="00A378CF" w:rsidRDefault="00A378CF" w:rsidP="009139A6">
      <w:r>
        <w:separator/>
      </w:r>
    </w:p>
  </w:footnote>
  <w:footnote w:type="continuationSeparator" w:id="0">
    <w:p w14:paraId="609D4DD6" w14:textId="77777777" w:rsidR="00A378CF" w:rsidRDefault="00A378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5839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C878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D695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8CF"/>
    <w:rsid w:val="000666E0"/>
    <w:rsid w:val="002510B7"/>
    <w:rsid w:val="005C130B"/>
    <w:rsid w:val="00826F5C"/>
    <w:rsid w:val="009139A6"/>
    <w:rsid w:val="009448BB"/>
    <w:rsid w:val="00A3176C"/>
    <w:rsid w:val="00A378CF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D9BED"/>
  <w15:chartTrackingRefBased/>
  <w15:docId w15:val="{61EC0E68-ABBF-4DDF-803D-CDAC2F42E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2021-03-29T20:43:00Z</dcterms:created>
  <dcterms:modified xsi:type="dcterms:W3CDTF">2021-03-29T20:44:00Z</dcterms:modified>
</cp:coreProperties>
</file>